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D34115" w:rsidP="006B4D49">
      <w:pPr>
        <w:jc w:val="center"/>
        <w:rPr>
          <w:b/>
          <w:bCs/>
          <w:shadow/>
          <w:sz w:val="40"/>
          <w:szCs w:val="40"/>
          <w:rtl/>
        </w:rPr>
      </w:pPr>
      <w:r w:rsidRPr="00D34115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FF3197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سارة</w:t>
            </w:r>
            <w:r w:rsidR="00706BB4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عماد عبد الفتاح الحو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FF3197" w:rsidRDefault="00706BB4" w:rsidP="00270AE4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Imad Abdel Fattah </w:t>
            </w:r>
            <w:r>
              <w:rPr>
                <w:rFonts w:cs="Simplified Arabic"/>
                <w:sz w:val="28"/>
                <w:szCs w:val="28"/>
                <w:lang w:eastAsia="en-US"/>
              </w:rPr>
              <w:t>El How</w:t>
            </w:r>
            <w:r w:rsidR="00270AE4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 w:rsidR="00FF3197" w:rsidRPr="00FF3197">
              <w:rPr>
                <w:rFonts w:cs="Simplified Arabic"/>
                <w:sz w:val="28"/>
                <w:szCs w:val="28"/>
                <w:lang w:eastAsia="en-US"/>
              </w:rPr>
              <w:t>Sarah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FF3197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FF319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FF3197" w:rsidP="009A0337">
            <w:pPr>
              <w:jc w:val="center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26/12/2008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06BB4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12/12/2014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06BB4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06BB4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06BB4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>Wafa 'Mohammed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El How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06BB4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وفاء محمد الحو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06BB4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06BB4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>-</w:t>
            </w:r>
            <w:r w:rsidRPr="00706BB4">
              <w:rPr>
                <w:rFonts w:cs="Simplified Arabic"/>
                <w:sz w:val="28"/>
                <w:szCs w:val="28"/>
                <w:lang w:eastAsia="en-US"/>
              </w:rPr>
              <w:t>Saftawi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06BB4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06BB4">
              <w:rPr>
                <w:rFonts w:cs="Simplified Arabic"/>
                <w:sz w:val="24"/>
                <w:szCs w:val="24"/>
                <w:rtl/>
                <w:lang w:eastAsia="en-US"/>
              </w:rPr>
              <w:t>غزة- الصفطاوي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06BB4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7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FF3197" w:rsidRPr="0009098A" w:rsidRDefault="00FF3197" w:rsidP="00FF319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First </w:t>
            </w:r>
            <w:r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  <w:p w:rsidR="003A2552" w:rsidRPr="0009098A" w:rsidRDefault="003A2552" w:rsidP="008C7383">
            <w:pPr>
              <w:jc w:val="right"/>
              <w:rPr>
                <w:rFonts w:cs="Simplified Arabic" w:hint="cs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FF3197" w:rsidP="00FF3197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أول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2DA" w:rsidRDefault="00D362DA">
      <w:r>
        <w:separator/>
      </w:r>
    </w:p>
  </w:endnote>
  <w:endnote w:type="continuationSeparator" w:id="1">
    <w:p w:rsidR="00D362DA" w:rsidRDefault="00D36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D34115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2DA" w:rsidRDefault="00D362DA">
      <w:r>
        <w:separator/>
      </w:r>
    </w:p>
  </w:footnote>
  <w:footnote w:type="continuationSeparator" w:id="1">
    <w:p w:rsidR="00D362DA" w:rsidRDefault="00D36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D34115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70AE4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14D7"/>
    <w:rsid w:val="00702957"/>
    <w:rsid w:val="00706BB4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34115"/>
    <w:rsid w:val="00D362DA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  <w:rsid w:val="00FF3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79066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5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0623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025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8935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61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7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159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160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2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5572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90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2016-08-27T09:20:00Z</dcterms:created>
  <dcterms:modified xsi:type="dcterms:W3CDTF">2016-08-27T09:20:00Z</dcterms:modified>
</cp:coreProperties>
</file>